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C5701" w14:textId="77777777" w:rsidR="00727179" w:rsidRDefault="00727179" w:rsidP="007271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OKE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3D62C3AA" w14:textId="77777777" w:rsidR="00727179" w:rsidRDefault="00727179" w:rsidP="007271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F925CE" w14:textId="77777777" w:rsidR="00727179" w:rsidRDefault="00727179" w:rsidP="007271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2C0988" w14:textId="77777777" w:rsidR="00727179" w:rsidRDefault="00727179" w:rsidP="007271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Wolverhampton into</w:t>
      </w:r>
    </w:p>
    <w:p w14:paraId="51767B00" w14:textId="77777777" w:rsidR="00727179" w:rsidRDefault="00727179" w:rsidP="007271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Hervill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9598B9C" w14:textId="77777777" w:rsidR="00727179" w:rsidRDefault="00727179" w:rsidP="007271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19-72)</w:t>
      </w:r>
    </w:p>
    <w:p w14:paraId="0B4DCCFF" w14:textId="77777777" w:rsidR="00727179" w:rsidRDefault="00727179" w:rsidP="007271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BE06A3" w14:textId="77777777" w:rsidR="00727179" w:rsidRDefault="00727179" w:rsidP="007271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11774E" w14:textId="77777777" w:rsidR="00727179" w:rsidRPr="00450F75" w:rsidRDefault="00727179" w:rsidP="007271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2022</w:t>
      </w:r>
    </w:p>
    <w:p w14:paraId="13C4665F" w14:textId="2C1AA7E1" w:rsidR="00BA00AB" w:rsidRPr="0072717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271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DAA4B" w14:textId="77777777" w:rsidR="00727179" w:rsidRDefault="00727179" w:rsidP="009139A6">
      <w:r>
        <w:separator/>
      </w:r>
    </w:p>
  </w:endnote>
  <w:endnote w:type="continuationSeparator" w:id="0">
    <w:p w14:paraId="58B27CB3" w14:textId="77777777" w:rsidR="00727179" w:rsidRDefault="007271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3C8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CC55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09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7FD9C" w14:textId="77777777" w:rsidR="00727179" w:rsidRDefault="00727179" w:rsidP="009139A6">
      <w:r>
        <w:separator/>
      </w:r>
    </w:p>
  </w:footnote>
  <w:footnote w:type="continuationSeparator" w:id="0">
    <w:p w14:paraId="3D11B024" w14:textId="77777777" w:rsidR="00727179" w:rsidRDefault="007271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50F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776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A38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179"/>
    <w:rsid w:val="000666E0"/>
    <w:rsid w:val="002510B7"/>
    <w:rsid w:val="005C130B"/>
    <w:rsid w:val="0072717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71458"/>
  <w15:chartTrackingRefBased/>
  <w15:docId w15:val="{339CDD4E-33D9-49EC-AEE4-5DD4F6AB6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2022-03-22T20:53:00Z</dcterms:created>
  <dcterms:modified xsi:type="dcterms:W3CDTF">2022-03-22T20:54:00Z</dcterms:modified>
</cp:coreProperties>
</file>